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BDA11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CLERCK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2069B3E4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226F318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89B35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74900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Seton, cutler(q.v.).</w:t>
      </w:r>
    </w:p>
    <w:p w14:paraId="1A384B83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CB59124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E06E4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B398F" w14:textId="77777777" w:rsidR="00BA6239" w:rsidRDefault="00BA6239" w:rsidP="00B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2022</w:t>
      </w:r>
    </w:p>
    <w:p w14:paraId="0F0B60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7E99" w14:textId="77777777" w:rsidR="00BA6239" w:rsidRDefault="00BA6239" w:rsidP="009139A6">
      <w:r>
        <w:separator/>
      </w:r>
    </w:p>
  </w:endnote>
  <w:endnote w:type="continuationSeparator" w:id="0">
    <w:p w14:paraId="60EA273A" w14:textId="77777777" w:rsidR="00BA6239" w:rsidRDefault="00BA62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88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1D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C26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37907" w14:textId="77777777" w:rsidR="00BA6239" w:rsidRDefault="00BA6239" w:rsidP="009139A6">
      <w:r>
        <w:separator/>
      </w:r>
    </w:p>
  </w:footnote>
  <w:footnote w:type="continuationSeparator" w:id="0">
    <w:p w14:paraId="31318875" w14:textId="77777777" w:rsidR="00BA6239" w:rsidRDefault="00BA62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19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46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CA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2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623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AAEC7"/>
  <w15:chartTrackingRefBased/>
  <w15:docId w15:val="{9FB70938-3079-476F-833F-80AA0EBA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2022-04-16T20:32:00Z</dcterms:created>
  <dcterms:modified xsi:type="dcterms:W3CDTF">2022-04-16T20:33:00Z</dcterms:modified>
</cp:coreProperties>
</file>